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11E76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568E0">
        <w:rPr>
          <w:b/>
          <w:noProof/>
          <w:sz w:val="24"/>
        </w:rPr>
        <w:t>3147</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6D2BA502" w:rsidR="001E41F3" w:rsidRPr="00410371" w:rsidRDefault="006568E0" w:rsidP="00547111">
            <w:pPr>
              <w:pStyle w:val="CRCoverPage"/>
              <w:spacing w:after="0"/>
              <w:rPr>
                <w:noProof/>
              </w:rPr>
            </w:pPr>
            <w:r>
              <w:rPr>
                <w:b/>
                <w:noProof/>
                <w:sz w:val="28"/>
              </w:rPr>
              <w:t>0578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bookmarkStart w:id="0" w:name="_GoBack"/>
        <w:bookmarkEnd w:id="0"/>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CEDE1F" w:rsidR="001E41F3" w:rsidRDefault="000E1C0F">
            <w:pPr>
              <w:pStyle w:val="CRCoverPage"/>
              <w:spacing w:after="0"/>
              <w:ind w:left="100"/>
              <w:rPr>
                <w:noProof/>
              </w:rPr>
            </w:pPr>
            <w:r>
              <w:t>6.3.3.1.13.1</w:t>
            </w:r>
            <w:r w:rsidR="00205FD2">
              <w:t xml:space="preserve"> 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20D2583" w:rsidR="001E41F3" w:rsidRDefault="00443AD8" w:rsidP="00205FD2">
            <w:pPr>
              <w:pStyle w:val="CRCoverPage"/>
              <w:spacing w:after="0"/>
              <w:ind w:left="100"/>
              <w:rPr>
                <w:noProof/>
              </w:rPr>
            </w:pPr>
            <w:r>
              <w:rPr>
                <w:noProof/>
              </w:rPr>
              <w:t xml:space="preserve">Subclause </w:t>
            </w:r>
            <w:r w:rsidR="000E1C0F">
              <w:t>6.3.3.1.13.1</w:t>
            </w:r>
            <w:r w:rsidR="000B43A1">
              <w:rPr>
                <w:lang w:eastAsia="ko-KR"/>
              </w:rPr>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E73DBD" w:rsidR="001E41F3" w:rsidRDefault="000E1C0F">
            <w:pPr>
              <w:pStyle w:val="CRCoverPage"/>
              <w:spacing w:after="0"/>
              <w:ind w:left="100"/>
              <w:rPr>
                <w:noProof/>
              </w:rPr>
            </w:pPr>
            <w:r>
              <w:t>6.3.3.1.13.1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3F89516" w14:textId="77777777" w:rsidR="000E1C0F" w:rsidRDefault="000E1C0F" w:rsidP="000E1C0F">
      <w:pPr>
        <w:pStyle w:val="Heading6"/>
      </w:pPr>
      <w:bookmarkStart w:id="3" w:name="_Toc20155648"/>
      <w:bookmarkStart w:id="4" w:name="_Toc27500803"/>
      <w:bookmarkStart w:id="5" w:name="_Toc36048928"/>
      <w:bookmarkStart w:id="6" w:name="_Toc20155599"/>
      <w:bookmarkStart w:id="7" w:name="_Toc27500754"/>
      <w:bookmarkStart w:id="8" w:name="_Toc36048879"/>
      <w:bookmarkStart w:id="9" w:name="_Toc20155546"/>
      <w:bookmarkStart w:id="10" w:name="_Toc27500701"/>
      <w:bookmarkStart w:id="11" w:name="_Toc36048826"/>
      <w:r>
        <w:t>6.3.3.1.13.1</w:t>
      </w:r>
      <w:r w:rsidRPr="00E352B4">
        <w:tab/>
      </w:r>
      <w:r>
        <w:t>Determining authorisation for initiating an MCPTT emergency alert</w:t>
      </w:r>
      <w:bookmarkEnd w:id="3"/>
      <w:bookmarkEnd w:id="4"/>
      <w:bookmarkEnd w:id="5"/>
    </w:p>
    <w:p w14:paraId="629FCE04" w14:textId="77777777" w:rsidR="000E1C0F" w:rsidRDefault="000E1C0F" w:rsidP="000E1C0F">
      <w:pPr>
        <w:rPr>
          <w:ins w:id="12" w:author="Mike Dolan-1" w:date="2020-04-24T14:03:00Z"/>
        </w:rPr>
      </w:pPr>
      <w:ins w:id="13" w:author="Mike Dolan-1" w:date="2020-04-24T14:03:00Z">
        <w:r>
          <w:t>Within this subclause, the term "group document</w:t>
        </w:r>
      </w:ins>
      <w:ins w:id="14" w:author="Mike Dolan-1" w:date="2020-04-24T14:04:00Z">
        <w:r>
          <w:t xml:space="preserve"> identified by the </w:t>
        </w:r>
        <w:r w:rsidRPr="007641DE">
          <w:t>MCPTT group identity</w:t>
        </w:r>
      </w:ins>
      <w:ins w:id="15" w:author="Mike Dolan-1" w:date="2020-04-24T14:03:00Z">
        <w:r>
          <w:t>" shall be understood to mean:</w:t>
        </w:r>
      </w:ins>
    </w:p>
    <w:p w14:paraId="27AF4BB1" w14:textId="77777777" w:rsidR="000E1C0F" w:rsidRDefault="000E1C0F">
      <w:pPr>
        <w:pStyle w:val="B1"/>
        <w:rPr>
          <w:ins w:id="16" w:author="Mike Dolan-1" w:date="2020-04-24T14:03:00Z"/>
        </w:rPr>
        <w:pPrChange w:id="17" w:author="Mike Dolan-1" w:date="2020-04-23T10:36:00Z">
          <w:pPr/>
        </w:pPrChange>
      </w:pPr>
      <w:ins w:id="18" w:author="Mike Dolan-1" w:date="2020-04-24T14:03:00Z">
        <w:r>
          <w:t>1)</w:t>
        </w:r>
        <w:r>
          <w:tab/>
        </w:r>
        <w:proofErr w:type="gramStart"/>
        <w:r>
          <w:t>in</w:t>
        </w:r>
        <w:proofErr w:type="gramEnd"/>
        <w:r>
          <w:t xml:space="preserve"> the case of a group that has its own group document in the GMS, then that group document; or</w:t>
        </w:r>
      </w:ins>
    </w:p>
    <w:p w14:paraId="0AF78FC8" w14:textId="77777777" w:rsidR="000E1C0F" w:rsidRDefault="000E1C0F">
      <w:pPr>
        <w:pStyle w:val="B1"/>
        <w:rPr>
          <w:ins w:id="19" w:author="Mike Dolan-1" w:date="2020-04-24T14:03:00Z"/>
        </w:rPr>
        <w:pPrChange w:id="20" w:author="Mike Dolan-1" w:date="2020-04-23T10:36:00Z">
          <w:pPr/>
        </w:pPrChange>
      </w:pPr>
      <w:ins w:id="21" w:author="Mike Dolan-1" w:date="2020-04-24T14:03:00Z">
        <w:r>
          <w:t>2)</w:t>
        </w:r>
        <w:r>
          <w:tab/>
        </w:r>
        <w:proofErr w:type="gramStart"/>
        <w:r>
          <w:t>in</w:t>
        </w:r>
        <w:proofErr w:type="gramEnd"/>
        <w:r>
          <w:t xml:space="preserve"> the case of a regroup based on a preconfigured group, then </w:t>
        </w:r>
        <w:r>
          <w:rPr>
            <w:noProof/>
          </w:rPr>
          <w:t>the group document of the preconfigured group.</w:t>
        </w:r>
      </w:ins>
    </w:p>
    <w:p w14:paraId="327C4004" w14:textId="77777777" w:rsidR="000E1C0F" w:rsidRDefault="000E1C0F" w:rsidP="000E1C0F">
      <w:pPr>
        <w:rPr>
          <w:lang w:eastAsia="ko-KR"/>
        </w:rPr>
      </w:pPr>
      <w:r>
        <w:rPr>
          <w:lang w:eastAsia="ko-KR"/>
        </w:rPr>
        <w:t xml:space="preserve">If the controlling MCPTT function has received a SIP request targeted to an MCPTT group </w:t>
      </w:r>
      <w:r>
        <w:t>with the &lt;alert-</w:t>
      </w:r>
      <w:proofErr w:type="spellStart"/>
      <w:r>
        <w:t>ind</w:t>
      </w:r>
      <w:proofErr w:type="spellEnd"/>
      <w:r>
        <w:t xml:space="preserve">&gt; element of the </w:t>
      </w:r>
      <w:r w:rsidRPr="00050627">
        <w:t>application</w:t>
      </w:r>
      <w:r>
        <w:t>/vnd.3gpp.mcptt-info+xml MIME body</w:t>
      </w:r>
      <w:r>
        <w:rPr>
          <w:lang w:eastAsia="ko-KR"/>
        </w:rPr>
        <w:t xml:space="preserve"> set to a value of "true", the controlling MCPTT function shall check the following conditions:</w:t>
      </w:r>
    </w:p>
    <w:p w14:paraId="63B096D1" w14:textId="77777777" w:rsidR="000E1C0F" w:rsidRDefault="000E1C0F" w:rsidP="000E1C0F">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w:t>
      </w:r>
    </w:p>
    <w:p w14:paraId="0896C711" w14:textId="77777777" w:rsidR="000E1C0F" w:rsidRDefault="000E1C0F" w:rsidP="000E1C0F">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rPr>
          <w:lang w:val="en-US"/>
        </w:rPr>
        <w:t>EmergencyAlert</w:t>
      </w:r>
      <w:proofErr w:type="spellEnd"/>
      <w:r w:rsidRPr="007641DE">
        <w:t>&gt; element contained wi</w:t>
      </w:r>
      <w:r>
        <w:t>thin the &lt;MCPTT-group-call</w:t>
      </w:r>
      <w:r w:rsidRPr="007641DE">
        <w:t xml:space="preserve">&gt; element of the MCPTT user profile </w:t>
      </w:r>
      <w:r>
        <w:rPr>
          <w:lang w:val="en-US"/>
        </w:rPr>
        <w:t xml:space="preserve">document </w:t>
      </w:r>
      <w:r w:rsidRPr="00E05A95">
        <w:t xml:space="preserve">(see the </w:t>
      </w:r>
      <w:r>
        <w:rPr>
          <w:lang w:val="en-US"/>
        </w:rPr>
        <w:t xml:space="preserve">MCPTT </w:t>
      </w:r>
      <w:r w:rsidRPr="00E05A95">
        <w:t>user profile document in 3GPP TS </w:t>
      </w:r>
      <w:r>
        <w:t>24.484</w:t>
      </w:r>
      <w:r w:rsidRPr="00E05A95">
        <w:t> [50])</w:t>
      </w:r>
      <w:r>
        <w:t xml:space="preserve"> is </w:t>
      </w:r>
      <w:r w:rsidRPr="00FA34D7">
        <w:t>set to a value</w:t>
      </w:r>
      <w:r>
        <w:t xml:space="preserve"> of </w:t>
      </w:r>
      <w:r w:rsidRPr="00FA34D7">
        <w:t>"</w:t>
      </w:r>
      <w:proofErr w:type="spellStart"/>
      <w:r w:rsidRPr="00FA34D7">
        <w:t>DedicatedGroup</w:t>
      </w:r>
      <w:proofErr w:type="spellEnd"/>
      <w:r w:rsidRPr="00FA34D7">
        <w:t>"</w:t>
      </w:r>
      <w:r>
        <w:rPr>
          <w:lang w:val="en-US"/>
        </w:rPr>
        <w:t xml:space="preserve"> and:</w:t>
      </w:r>
    </w:p>
    <w:p w14:paraId="1B5F8350" w14:textId="77777777" w:rsidR="000E1C0F" w:rsidRDefault="000E1C0F" w:rsidP="000E1C0F">
      <w:pPr>
        <w:pStyle w:val="B3"/>
      </w:pPr>
      <w:proofErr w:type="spellStart"/>
      <w:r>
        <w:t>i</w:t>
      </w:r>
      <w:proofErr w:type="spellEnd"/>
      <w:r>
        <w:t>)</w:t>
      </w:r>
      <w:r>
        <w:tab/>
        <w:t xml:space="preserve">if the </w:t>
      </w:r>
      <w:r w:rsidRPr="002D2CFF">
        <w:t xml:space="preserve">MCPTT group identity targeted for the </w:t>
      </w:r>
      <w:r>
        <w:t xml:space="preserve">emergency alert </w:t>
      </w:r>
      <w:r w:rsidRPr="002D2CFF">
        <w:t xml:space="preserve">is contained in </w:t>
      </w:r>
      <w:r>
        <w:t xml:space="preserve">the &lt;uri-entry&gt; element of the &lt;entry&gt; element of </w:t>
      </w:r>
      <w:r w:rsidRPr="002D2CFF">
        <w:t>the &lt;</w:t>
      </w:r>
      <w:proofErr w:type="spellStart"/>
      <w:r>
        <w:t>EmergencyAlert</w:t>
      </w:r>
      <w:proofErr w:type="spellEnd"/>
      <w:r w:rsidRPr="002D2CFF">
        <w:t>&gt; element contained within the &lt;</w:t>
      </w:r>
      <w:r>
        <w:t xml:space="preserve">MCPTT-group-call&gt; element of the MCPTT user profile document </w:t>
      </w:r>
      <w:r w:rsidRPr="00E05A95">
        <w:t xml:space="preserve">(see the </w:t>
      </w:r>
      <w:r>
        <w:t xml:space="preserve">MCPTT </w:t>
      </w:r>
      <w:r w:rsidRPr="00E05A95">
        <w:t>user profile document in 3GPP TS </w:t>
      </w:r>
      <w:r>
        <w:t>24.484</w:t>
      </w:r>
      <w:r w:rsidRPr="00E05A95">
        <w:t> [50])</w:t>
      </w:r>
      <w:r>
        <w:t>; and</w:t>
      </w:r>
    </w:p>
    <w:p w14:paraId="3A3D4704" w14:textId="77777777" w:rsidR="000E1C0F" w:rsidRPr="00937611" w:rsidRDefault="000E1C0F" w:rsidP="000E1C0F">
      <w:pPr>
        <w:pStyle w:val="B3"/>
      </w:pPr>
      <w:r w:rsidRPr="00937611">
        <w:t>ii)</w:t>
      </w:r>
      <w:r w:rsidRPr="00937611">
        <w:tab/>
        <w:t>if the &lt;allow-MCPTT-emergency-alert&gt; element of the &lt;actions&gt; element of a &lt;rule&gt; element of the &lt;ruleset&gt; element of the &lt;list-service&gt; element of the group document identified by the MCPTT group identity is set to a value of "true" as specified in 3GPP TS 24.481 [31]; or</w:t>
      </w:r>
    </w:p>
    <w:p w14:paraId="5BDA2BB5" w14:textId="77777777" w:rsidR="000E1C0F" w:rsidRPr="00937611" w:rsidRDefault="000E1C0F" w:rsidP="000E1C0F">
      <w:pPr>
        <w:pStyle w:val="B2"/>
      </w:pPr>
      <w:r w:rsidRPr="00937611">
        <w:rPr>
          <w:lang w:val="en-US"/>
        </w:rPr>
        <w:t>b)</w:t>
      </w:r>
      <w:r w:rsidRPr="00937611">
        <w:rPr>
          <w:lang w:val="en-US"/>
        </w:rPr>
        <w:tab/>
        <w:t xml:space="preserve">if the </w:t>
      </w:r>
      <w:r w:rsidRPr="00937611">
        <w:rPr>
          <w:lang w:eastAsia="ko-KR"/>
        </w:rPr>
        <w:t>"</w:t>
      </w:r>
      <w:r w:rsidRPr="00937611">
        <w:t>entry-info</w:t>
      </w:r>
      <w:r w:rsidRPr="00937611">
        <w:rPr>
          <w:lang w:eastAsia="ko-KR"/>
        </w:rPr>
        <w:t>"</w:t>
      </w:r>
      <w:r w:rsidRPr="00937611">
        <w:t xml:space="preserve"> attribute of the </w:t>
      </w:r>
      <w:r w:rsidRPr="00937611">
        <w:rPr>
          <w:lang w:val="en-US"/>
        </w:rPr>
        <w:t xml:space="preserve">&lt;entry&gt; element of the </w:t>
      </w:r>
      <w:r w:rsidRPr="00937611">
        <w:t>&lt;</w:t>
      </w:r>
      <w:proofErr w:type="spellStart"/>
      <w:r w:rsidRPr="00937611">
        <w:rPr>
          <w:lang w:val="en-US"/>
        </w:rPr>
        <w:t>EmergencyAlert</w:t>
      </w:r>
      <w:proofErr w:type="spellEnd"/>
      <w:r w:rsidRPr="00937611">
        <w:t xml:space="preserve">&gt; element contained within the &lt;MCPTT-group-call&gt; element of the MCPTT user profile (see the </w:t>
      </w:r>
      <w:r w:rsidRPr="00937611">
        <w:rPr>
          <w:lang w:val="en-US"/>
        </w:rPr>
        <w:t xml:space="preserve">MCPTT </w:t>
      </w:r>
      <w:r w:rsidRPr="00937611">
        <w:t>user profile document in 3GPP TS 24.484 [50]) is set to a value of "</w:t>
      </w:r>
      <w:proofErr w:type="spellStart"/>
      <w:r w:rsidRPr="00937611">
        <w:t>UseCurrentlySelectedGroup</w:t>
      </w:r>
      <w:proofErr w:type="spellEnd"/>
      <w:r w:rsidRPr="00937611">
        <w:rPr>
          <w:lang w:val="en-US"/>
        </w:rPr>
        <w:t>" and</w:t>
      </w:r>
      <w:r w:rsidRPr="00937611">
        <w:t xml:space="preserve"> the &lt;allow-MCPTT-emergency-alert&gt; element of the &lt;actions&gt; element of a &lt;rule&gt; element of the &lt;ruleset&gt; element of the &lt;list-service&gt; element of the group document identified by the MCPTT group identity </w:t>
      </w:r>
      <w:r w:rsidRPr="00937611">
        <w:rPr>
          <w:lang w:val="en-US"/>
        </w:rPr>
        <w:t xml:space="preserve">targeted for the emergency alert </w:t>
      </w:r>
      <w:r w:rsidRPr="00937611">
        <w:t>is set to a value of "true" as specified in 3GPP TS 24.481 [31].</w:t>
      </w:r>
    </w:p>
    <w:p w14:paraId="5BCBB4FD" w14:textId="77777777" w:rsidR="000E1C0F" w:rsidRDefault="000E1C0F" w:rsidP="000E1C0F">
      <w:pPr>
        <w:rPr>
          <w:lang w:eastAsia="ko-KR"/>
        </w:rPr>
      </w:pPr>
      <w:proofErr w:type="gramStart"/>
      <w:r w:rsidRPr="00937611">
        <w:rPr>
          <w:lang w:eastAsia="ko-KR"/>
        </w:rPr>
        <w:t>then</w:t>
      </w:r>
      <w:proofErr w:type="gramEnd"/>
      <w:r w:rsidRPr="00937611">
        <w:rPr>
          <w:lang w:eastAsia="ko-KR"/>
        </w:rPr>
        <w:t xml:space="preserve"> the MCPTT emergency alert request shall be considered</w:t>
      </w:r>
      <w:r>
        <w:rPr>
          <w:lang w:eastAsia="ko-KR"/>
        </w:rPr>
        <w:t xml:space="preserve"> to be an authorised request for an MCPTT emergency alert targeted to a MCPTT group. In all other cases, the MCPTT emergency alert request shall be considered to be an unauthorised request for an MCPTT emergency alert targeted to an MCPTT group.</w:t>
      </w:r>
    </w:p>
    <w:p w14:paraId="30EB3FE1" w14:textId="77777777" w:rsidR="000E1C0F" w:rsidRDefault="000E1C0F" w:rsidP="000E1C0F">
      <w:pPr>
        <w:rPr>
          <w:lang w:eastAsia="ko-KR"/>
        </w:rPr>
      </w:pPr>
      <w:r>
        <w:rPr>
          <w:lang w:eastAsia="ko-KR"/>
        </w:rPr>
        <w:t xml:space="preserve">If the controlling MCPTT function has received a SIP request targeted to an MCPTT user </w:t>
      </w:r>
      <w:r>
        <w:t>with the &lt;alert-</w:t>
      </w:r>
      <w:proofErr w:type="spellStart"/>
      <w:r>
        <w:t>ind</w:t>
      </w:r>
      <w:proofErr w:type="spellEnd"/>
      <w:r>
        <w:t xml:space="preserve">&gt; element of the </w:t>
      </w:r>
      <w:r w:rsidRPr="00050627">
        <w:t>application</w:t>
      </w:r>
      <w:r>
        <w:t>/vnd.3gpp.mcptt-info+xml MIME body</w:t>
      </w:r>
      <w:r>
        <w:rPr>
          <w:lang w:eastAsia="ko-KR"/>
        </w:rPr>
        <w:t xml:space="preserve"> set to a value of "true", the controlling MCPTT function shall check the following conditions:</w:t>
      </w:r>
    </w:p>
    <w:p w14:paraId="4BFE58C7" w14:textId="77777777" w:rsidR="000E1C0F" w:rsidRDefault="000E1C0F" w:rsidP="000E1C0F">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the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w:t>
      </w:r>
      <w:r w:rsidRPr="002D2CFF">
        <w:rPr>
          <w:lang w:val="en-US"/>
        </w:rPr>
        <w:t xml:space="preserve"> </w:t>
      </w:r>
      <w:r>
        <w:rPr>
          <w:lang w:val="en-US"/>
        </w:rPr>
        <w:t>and</w:t>
      </w:r>
    </w:p>
    <w:p w14:paraId="77A0B36A" w14:textId="77777777" w:rsidR="000E1C0F" w:rsidRDefault="000E1C0F" w:rsidP="000E1C0F">
      <w:pPr>
        <w:pStyle w:val="B2"/>
      </w:pPr>
      <w:r>
        <w:t>a)</w:t>
      </w:r>
      <w:r>
        <w:tab/>
        <w:t xml:space="preserve">if </w:t>
      </w:r>
      <w:r w:rsidRPr="002D2CFF">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t>PrivateEmergencyAlert</w:t>
      </w:r>
      <w:proofErr w:type="spellEnd"/>
      <w:r w:rsidRPr="007641DE">
        <w:t>&gt; element contained wi</w:t>
      </w:r>
      <w:r>
        <w:t>thin the &lt;</w:t>
      </w:r>
      <w:proofErr w:type="spellStart"/>
      <w:r>
        <w:t>OnNetwork</w:t>
      </w:r>
      <w:proofErr w:type="spellEnd"/>
      <w:r w:rsidRPr="007641DE">
        <w:t>&gt; element of the MCPTT user profile</w:t>
      </w:r>
      <w:r>
        <w:rPr>
          <w:lang w:val="en-US"/>
        </w:rPr>
        <w:t xml:space="preserve"> document</w:t>
      </w:r>
      <w:r w:rsidRPr="007641DE">
        <w:t xml:space="preserve"> </w:t>
      </w:r>
      <w:r w:rsidRPr="00E05A95">
        <w:t xml:space="preserve">(see the </w:t>
      </w:r>
      <w:r>
        <w:rPr>
          <w:lang w:val="en-US"/>
        </w:rPr>
        <w:t xml:space="preserve">MCPTT </w:t>
      </w:r>
      <w:r w:rsidRPr="00E05A95">
        <w:t>user profile document in 3GPP TS </w:t>
      </w:r>
      <w:r>
        <w:t>24.484</w:t>
      </w:r>
      <w:r w:rsidRPr="00E05A95">
        <w:t> [50])</w:t>
      </w:r>
      <w:r>
        <w:t xml:space="preserve"> is </w:t>
      </w:r>
      <w:r w:rsidRPr="00FA34D7">
        <w:t>set to a value</w:t>
      </w:r>
      <w:r>
        <w:t xml:space="preserve"> of </w:t>
      </w:r>
      <w:r w:rsidRPr="00FA34D7">
        <w:t>"</w:t>
      </w:r>
      <w:proofErr w:type="spellStart"/>
      <w:r w:rsidRPr="00916832">
        <w:t>UsePreConfigured</w:t>
      </w:r>
      <w:proofErr w:type="spellEnd"/>
      <w:r w:rsidRPr="00FA34D7">
        <w:t>"</w:t>
      </w:r>
      <w:r>
        <w:t xml:space="preserve"> and the </w:t>
      </w:r>
      <w:r w:rsidRPr="002D2CFF">
        <w:t xml:space="preserve">MCPTT </w:t>
      </w:r>
      <w:r>
        <w:t>ID of the MCPTT user</w:t>
      </w:r>
      <w:r w:rsidRPr="002D2CFF">
        <w:t xml:space="preserve"> targeted for the call is contained in the </w:t>
      </w:r>
      <w:r>
        <w:rPr>
          <w:lang w:val="en-US"/>
        </w:rPr>
        <w:t xml:space="preserve">&lt;uri-entry&gt; element of the &lt;entry&gt; element of the </w:t>
      </w:r>
      <w:r w:rsidRPr="002D2CFF">
        <w:t>&lt;</w:t>
      </w:r>
      <w:proofErr w:type="spellStart"/>
      <w:r>
        <w:t>PrivateEmergencyAlert</w:t>
      </w:r>
      <w:proofErr w:type="spellEnd"/>
      <w:r w:rsidRPr="002D2CFF">
        <w:t>&gt; element contained within the &lt;</w:t>
      </w:r>
      <w:proofErr w:type="spellStart"/>
      <w:r>
        <w:t>OnNetwork</w:t>
      </w:r>
      <w:proofErr w:type="spellEnd"/>
      <w:r>
        <w:t xml:space="preserve">&gt; element </w:t>
      </w:r>
      <w:r w:rsidRPr="00E05A95">
        <w:t xml:space="preserve">(see the </w:t>
      </w:r>
      <w:r>
        <w:t xml:space="preserve">MCPTT </w:t>
      </w:r>
      <w:r w:rsidRPr="00E05A95">
        <w:t>user profile document in 3GPP TS </w:t>
      </w:r>
      <w:r>
        <w:t>24.484</w:t>
      </w:r>
      <w:r w:rsidRPr="00E05A95">
        <w:t> [50])</w:t>
      </w:r>
      <w:r>
        <w:t>; or</w:t>
      </w:r>
    </w:p>
    <w:p w14:paraId="6B0FE3A3" w14:textId="77777777" w:rsidR="000E1C0F" w:rsidRPr="00055531" w:rsidRDefault="000E1C0F" w:rsidP="000E1C0F">
      <w:pPr>
        <w:pStyle w:val="B2"/>
        <w:rPr>
          <w:lang w:val="en-US" w:eastAsia="x-none"/>
        </w:rPr>
      </w:pPr>
      <w:r>
        <w:rPr>
          <w:lang w:val="en-US"/>
        </w:rPr>
        <w:t>b)</w:t>
      </w:r>
      <w:r>
        <w:rPr>
          <w:lang w:val="en-US"/>
        </w:rPr>
        <w:tab/>
      </w:r>
      <w:proofErr w:type="gramStart"/>
      <w:r>
        <w:rPr>
          <w:lang w:val="en-US"/>
        </w:rPr>
        <w:t>if</w:t>
      </w:r>
      <w:proofErr w:type="gramEnd"/>
      <w:r>
        <w:rPr>
          <w:lang w:val="en-US"/>
        </w:rPr>
        <w:t xml:space="preserve">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t>PrivateEmergencyAlert</w:t>
      </w:r>
      <w:proofErr w:type="spellEnd"/>
      <w:r w:rsidRPr="007641DE">
        <w:t>&gt; element contained wi</w:t>
      </w:r>
      <w:r>
        <w:t>thin the &lt;</w:t>
      </w:r>
      <w:proofErr w:type="spellStart"/>
      <w:r>
        <w:t>OnNetwork</w:t>
      </w:r>
      <w:proofErr w:type="spellEnd"/>
      <w:r w:rsidRPr="007641DE">
        <w:t>&gt; element of the MCPTT user profile</w:t>
      </w:r>
      <w:r>
        <w:rPr>
          <w:lang w:val="en-US"/>
        </w:rPr>
        <w:t xml:space="preserve"> document </w:t>
      </w:r>
      <w:r w:rsidRPr="00E05A95">
        <w:t xml:space="preserve">(see the </w:t>
      </w:r>
      <w:r>
        <w:rPr>
          <w:lang w:val="en-US"/>
        </w:rPr>
        <w:t xml:space="preserve">MCPTT </w:t>
      </w:r>
      <w:r w:rsidRPr="00E05A95">
        <w:t>user profile document in 3GPP TS </w:t>
      </w:r>
      <w:r>
        <w:t>24.484</w:t>
      </w:r>
      <w:r w:rsidRPr="00E05A95">
        <w:t> [50])</w:t>
      </w:r>
      <w:r>
        <w:t xml:space="preserve"> is </w:t>
      </w:r>
      <w:r w:rsidRPr="00FA34D7">
        <w:t>set to a value</w:t>
      </w:r>
      <w:r>
        <w:t xml:space="preserve"> of </w:t>
      </w:r>
      <w:r w:rsidRPr="00FA34D7">
        <w:t>"</w:t>
      </w:r>
      <w:proofErr w:type="spellStart"/>
      <w:r w:rsidRPr="00916832">
        <w:t>LocallyDetermined</w:t>
      </w:r>
      <w:proofErr w:type="spellEnd"/>
      <w:r w:rsidRPr="00FA34D7">
        <w:t>"</w:t>
      </w:r>
      <w:r>
        <w:rPr>
          <w:lang w:val="en-US"/>
        </w:rPr>
        <w:t>;</w:t>
      </w:r>
    </w:p>
    <w:p w14:paraId="5B9CE76A" w14:textId="77777777" w:rsidR="000E1C0F" w:rsidRDefault="000E1C0F" w:rsidP="000E1C0F">
      <w:pPr>
        <w:rPr>
          <w:lang w:eastAsia="ko-KR"/>
        </w:rPr>
      </w:pPr>
      <w:proofErr w:type="gramStart"/>
      <w:r>
        <w:rPr>
          <w:lang w:eastAsia="ko-KR"/>
        </w:rPr>
        <w:t>then</w:t>
      </w:r>
      <w:proofErr w:type="gramEnd"/>
      <w:r>
        <w:rPr>
          <w:lang w:eastAsia="ko-KR"/>
        </w:rPr>
        <w:t xml:space="preserve"> the MCPTT emergency alert request shall be considered to be an authorised request for an MCPTT emergency alert targeted to an MCPTT user. In all other cases, it shall be considered to be an unauthorised request for an MCPTT emergency alert targeted to an MCPTT user.</w:t>
      </w:r>
    </w:p>
    <w:bookmarkEnd w:id="6"/>
    <w:bookmarkEnd w:id="7"/>
    <w:bookmarkEnd w:id="8"/>
    <w:bookmarkEnd w:id="9"/>
    <w:bookmarkEnd w:id="10"/>
    <w:bookmarkEnd w:id="11"/>
    <w:p w14:paraId="795E8A2E" w14:textId="44CBCC52" w:rsidR="00665435" w:rsidRPr="00665435" w:rsidRDefault="00665435" w:rsidP="00665435">
      <w:pPr>
        <w:jc w:val="center"/>
        <w:rPr>
          <w:b/>
          <w:noProof/>
          <w:sz w:val="28"/>
        </w:rPr>
      </w:pPr>
      <w:r w:rsidRPr="00665435">
        <w:rPr>
          <w:b/>
          <w:noProof/>
          <w:sz w:val="28"/>
          <w:highlight w:val="cyan"/>
        </w:rPr>
        <w:lastRenderedPageBreak/>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3A03D" w14:textId="77777777" w:rsidR="008B1904" w:rsidRDefault="008B1904">
      <w:r>
        <w:separator/>
      </w:r>
    </w:p>
  </w:endnote>
  <w:endnote w:type="continuationSeparator" w:id="0">
    <w:p w14:paraId="1F5081B4" w14:textId="77777777" w:rsidR="008B1904" w:rsidRDefault="008B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25D36" w14:textId="77777777" w:rsidR="008B1904" w:rsidRDefault="008B1904">
      <w:r>
        <w:separator/>
      </w:r>
    </w:p>
  </w:footnote>
  <w:footnote w:type="continuationSeparator" w:id="0">
    <w:p w14:paraId="7FAFF270" w14:textId="77777777" w:rsidR="008B1904" w:rsidRDefault="008B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98"/>
    <w:rsid w:val="000D3E4C"/>
    <w:rsid w:val="000E1C0F"/>
    <w:rsid w:val="00143DCF"/>
    <w:rsid w:val="00145D43"/>
    <w:rsid w:val="00185EEA"/>
    <w:rsid w:val="00192C46"/>
    <w:rsid w:val="001A08B3"/>
    <w:rsid w:val="001A7B60"/>
    <w:rsid w:val="001B52F0"/>
    <w:rsid w:val="001B7A65"/>
    <w:rsid w:val="001D79CD"/>
    <w:rsid w:val="001E41F3"/>
    <w:rsid w:val="00205FD2"/>
    <w:rsid w:val="00227EAD"/>
    <w:rsid w:val="0026004D"/>
    <w:rsid w:val="002640DD"/>
    <w:rsid w:val="00275D12"/>
    <w:rsid w:val="00284FEB"/>
    <w:rsid w:val="002860C4"/>
    <w:rsid w:val="002A1ABE"/>
    <w:rsid w:val="002B5741"/>
    <w:rsid w:val="002C47D4"/>
    <w:rsid w:val="0030540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75B7"/>
    <w:rsid w:val="004C1C65"/>
    <w:rsid w:val="004E1669"/>
    <w:rsid w:val="0051580D"/>
    <w:rsid w:val="00547111"/>
    <w:rsid w:val="00570453"/>
    <w:rsid w:val="00592D74"/>
    <w:rsid w:val="005E2C44"/>
    <w:rsid w:val="00621188"/>
    <w:rsid w:val="006257ED"/>
    <w:rsid w:val="006568E0"/>
    <w:rsid w:val="00665435"/>
    <w:rsid w:val="00677E82"/>
    <w:rsid w:val="00695808"/>
    <w:rsid w:val="006978EC"/>
    <w:rsid w:val="006B46FB"/>
    <w:rsid w:val="006C0497"/>
    <w:rsid w:val="006E21FB"/>
    <w:rsid w:val="00792342"/>
    <w:rsid w:val="007977A8"/>
    <w:rsid w:val="007B512A"/>
    <w:rsid w:val="007C2097"/>
    <w:rsid w:val="007D5657"/>
    <w:rsid w:val="007D6A07"/>
    <w:rsid w:val="007F7259"/>
    <w:rsid w:val="008040A8"/>
    <w:rsid w:val="008279FA"/>
    <w:rsid w:val="008438B9"/>
    <w:rsid w:val="008626E7"/>
    <w:rsid w:val="00870EE7"/>
    <w:rsid w:val="008863B9"/>
    <w:rsid w:val="008A45A6"/>
    <w:rsid w:val="008B1904"/>
    <w:rsid w:val="008F686C"/>
    <w:rsid w:val="009148DE"/>
    <w:rsid w:val="00937611"/>
    <w:rsid w:val="00941BFE"/>
    <w:rsid w:val="00941E30"/>
    <w:rsid w:val="00971D51"/>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15F7"/>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5D0A9-43DE-41D1-A3CF-66D466CE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1001</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2020-04-24T19:12:00Z</dcterms:created>
  <dcterms:modified xsi:type="dcterms:W3CDTF">2020-05-22T21:58:00Z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